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26B7B">
        <w:rPr>
          <w:b/>
          <w:i/>
          <w:noProof/>
          <w:sz w:val="28"/>
        </w:rPr>
        <w:t>2130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E26B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DD7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78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D788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DD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25305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DD7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DD7889">
              <w:rPr>
                <w:noProof/>
                <w:lang w:eastAsia="zh-CN"/>
              </w:rPr>
              <w:t>14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600639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578" w:rsidRDefault="00393578">
      <w:r>
        <w:separator/>
      </w:r>
    </w:p>
  </w:endnote>
  <w:endnote w:type="continuationSeparator" w:id="0">
    <w:p w:rsidR="00393578" w:rsidRDefault="0039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578" w:rsidRDefault="00393578">
      <w:r>
        <w:separator/>
      </w:r>
    </w:p>
  </w:footnote>
  <w:footnote w:type="continuationSeparator" w:id="0">
    <w:p w:rsidR="00393578" w:rsidRDefault="00393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93578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00639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27E5B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1FC5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25305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D7889"/>
    <w:rsid w:val="00DE34CF"/>
    <w:rsid w:val="00DF28DF"/>
    <w:rsid w:val="00E13F3D"/>
    <w:rsid w:val="00E14437"/>
    <w:rsid w:val="00E26B7B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963AD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489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6A20B-8E36-4C33-B98B-FB93295B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237</cp:revision>
  <cp:lastPrinted>1899-12-31T23:00:00Z</cp:lastPrinted>
  <dcterms:created xsi:type="dcterms:W3CDTF">2020-02-11T08:36:00Z</dcterms:created>
  <dcterms:modified xsi:type="dcterms:W3CDTF">2020-04-15T10:53:00Z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